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23A74" w:rsidRDefault="00205D3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23" w:history="1">
        <w:r w:rsidR="00323A74" w:rsidRPr="00355B97">
          <w:rPr>
            <w:rStyle w:val="aa"/>
          </w:rPr>
          <w:t>HH3C-PVST-MIB</w:t>
        </w:r>
        <w:r w:rsidR="00323A74">
          <w:rPr>
            <w:webHidden/>
          </w:rPr>
          <w:tab/>
        </w:r>
        <w:r w:rsidR="00323A74">
          <w:rPr>
            <w:webHidden/>
          </w:rPr>
          <w:fldChar w:fldCharType="begin"/>
        </w:r>
        <w:r w:rsidR="00323A74">
          <w:rPr>
            <w:webHidden/>
          </w:rPr>
          <w:instrText xml:space="preserve"> PAGEREF _Toc94098623 \h </w:instrText>
        </w:r>
        <w:r w:rsidR="00323A74">
          <w:rPr>
            <w:webHidden/>
          </w:rPr>
        </w:r>
        <w:r w:rsidR="00323A74">
          <w:rPr>
            <w:webHidden/>
          </w:rPr>
          <w:fldChar w:fldCharType="separate"/>
        </w:r>
        <w:r w:rsidR="00323A74">
          <w:rPr>
            <w:webHidden/>
          </w:rPr>
          <w:t>2</w:t>
        </w:r>
        <w:r w:rsidR="00323A74">
          <w:rPr>
            <w:webHidden/>
          </w:rPr>
          <w:fldChar w:fldCharType="end"/>
        </w:r>
      </w:hyperlink>
    </w:p>
    <w:p w:rsidR="00323A74" w:rsidRDefault="00323A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4" w:history="1">
        <w:r w:rsidRPr="00355B97">
          <w:rPr>
            <w:rStyle w:val="aa"/>
          </w:rPr>
          <w:t>hh3cPvstVlanConfigTable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23A74" w:rsidRDefault="00323A74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5" w:history="1">
        <w:r w:rsidRPr="00355B97">
          <w:rPr>
            <w:rStyle w:val="aa"/>
          </w:rPr>
          <w:t>hh3cPvstVlanPortConfigTable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205D3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EF108A" w:rsidRPr="00AB3E21" w:rsidRDefault="00411299" w:rsidP="00EF108A">
      <w:pPr>
        <w:pStyle w:val="1"/>
      </w:pPr>
      <w:bookmarkStart w:id="1" w:name="_Toc94098623"/>
      <w:r>
        <w:rPr>
          <w:rFonts w:hint="eastAsia"/>
        </w:rPr>
        <w:lastRenderedPageBreak/>
        <w:t>HH3C-PVST</w:t>
      </w:r>
      <w:r w:rsidR="0000631C">
        <w:rPr>
          <w:rFonts w:hint="eastAsia"/>
        </w:rPr>
        <w:t>-MIB</w:t>
      </w:r>
      <w:bookmarkEnd w:id="1"/>
    </w:p>
    <w:p w:rsidR="00EF108A" w:rsidRDefault="00C0303C" w:rsidP="00C0303C">
      <w:pPr>
        <w:spacing w:before="156" w:after="156"/>
        <w:ind w:left="420"/>
      </w:pPr>
      <w:r w:rsidRPr="00C0303C">
        <w:t>Th</w:t>
      </w:r>
      <w:r w:rsidRPr="00C0303C">
        <w:rPr>
          <w:rFonts w:hint="eastAsia"/>
        </w:rPr>
        <w:t>is MIB module is used for managing devices that support Per-VLAN Spanning Tree (PVST).</w:t>
      </w:r>
    </w:p>
    <w:p w:rsidR="003E77ED" w:rsidRDefault="001A38A6" w:rsidP="003E77ED">
      <w:pPr>
        <w:pStyle w:val="2"/>
      </w:pPr>
      <w:bookmarkStart w:id="2" w:name="_Toc94098624"/>
      <w:r w:rsidRPr="001A38A6">
        <w:t>hh3c</w:t>
      </w:r>
      <w:r w:rsidRPr="001A38A6">
        <w:rPr>
          <w:rFonts w:hint="eastAsia"/>
        </w:rPr>
        <w:t>PvstVlanConfig</w:t>
      </w:r>
      <w:r w:rsidRPr="001A38A6">
        <w:t>Table</w:t>
      </w:r>
      <w:bookmarkEnd w:id="2"/>
    </w:p>
    <w:p w:rsidR="00217932" w:rsidRPr="00217932" w:rsidRDefault="00217932" w:rsidP="00217932">
      <w:r>
        <w:t xml:space="preserve">OID of this table is: </w:t>
      </w:r>
      <w:r w:rsidR="0006594C" w:rsidRPr="0006594C">
        <w:t>1.3.6.1.4.1.25506.</w:t>
      </w:r>
      <w:r w:rsidR="0006594C" w:rsidRPr="0006594C">
        <w:rPr>
          <w:rFonts w:hint="eastAsia"/>
        </w:rPr>
        <w:t>2.131.1.1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17932" w:rsidRPr="00217932" w:rsidTr="001216A9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17932" w:rsidRPr="00217932" w:rsidRDefault="00217932" w:rsidP="001216A9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72229C" w:rsidRPr="00217932" w:rsidTr="001216A9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2229C" w:rsidRPr="0072229C" w:rsidRDefault="0072229C" w:rsidP="0072229C">
            <w:pPr>
              <w:pStyle w:val="TableText"/>
              <w:widowControl w:val="0"/>
            </w:pPr>
            <w:r w:rsidRPr="0072229C">
              <w:t>hh3c</w:t>
            </w:r>
            <w:r w:rsidRPr="0072229C">
              <w:rPr>
                <w:rFonts w:hint="eastAsia"/>
              </w:rPr>
              <w:t xml:space="preserve">PvstVlanID </w:t>
            </w:r>
            <w:r w:rsidRPr="0072229C">
              <w:t xml:space="preserve">(1.3.6.1.4.1.25506.2.131.1.1.1.1)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2229C" w:rsidRPr="0072229C" w:rsidRDefault="0072229C" w:rsidP="0072229C">
            <w:pPr>
              <w:pStyle w:val="TableText"/>
              <w:widowControl w:val="0"/>
            </w:pPr>
            <w:r w:rsidRPr="0072229C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2229C" w:rsidRPr="0072229C" w:rsidRDefault="0072229C" w:rsidP="0072229C">
            <w:pPr>
              <w:pStyle w:val="TableText"/>
              <w:widowControl w:val="0"/>
            </w:pPr>
            <w:r w:rsidRPr="0072229C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2229C" w:rsidRPr="0072229C" w:rsidRDefault="0072229C" w:rsidP="0072229C">
            <w:pPr>
              <w:pStyle w:val="TableText"/>
              <w:widowControl w:val="0"/>
            </w:pPr>
            <w:r w:rsidRPr="0072229C">
              <w:t>As per MIB</w:t>
            </w:r>
          </w:p>
        </w:tc>
      </w:tr>
    </w:tbl>
    <w:p w:rsidR="001A38A6" w:rsidRDefault="00496B5B" w:rsidP="001A38A6">
      <w:pPr>
        <w:pStyle w:val="2"/>
      </w:pPr>
      <w:bookmarkStart w:id="3" w:name="_Toc94098625"/>
      <w:r w:rsidRPr="00496B5B">
        <w:t>hh3c</w:t>
      </w:r>
      <w:r w:rsidRPr="00496B5B">
        <w:rPr>
          <w:rFonts w:hint="eastAsia"/>
        </w:rPr>
        <w:t>PvstVlanPortConfig</w:t>
      </w:r>
      <w:r w:rsidRPr="00496B5B">
        <w:t>Table</w:t>
      </w:r>
      <w:bookmarkEnd w:id="3"/>
    </w:p>
    <w:p w:rsidR="001A38A6" w:rsidRPr="00217932" w:rsidRDefault="001A38A6" w:rsidP="001A38A6">
      <w:r>
        <w:t xml:space="preserve">OID of this table is: </w:t>
      </w:r>
      <w:r w:rsidR="00CC7A36" w:rsidRPr="00CC7A36">
        <w:t>1.3.6.1.4.1.25506.2.131.1.2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1A38A6" w:rsidRPr="00217932" w:rsidTr="00C32E14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38A6" w:rsidRPr="00217932" w:rsidRDefault="001A38A6" w:rsidP="00C32E14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38A6" w:rsidRPr="00217932" w:rsidRDefault="001A38A6" w:rsidP="00C32E14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38A6" w:rsidRPr="00217932" w:rsidRDefault="001A38A6" w:rsidP="00C32E14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1A38A6" w:rsidRPr="00217932" w:rsidRDefault="001A38A6" w:rsidP="00C32E14">
            <w:pPr>
              <w:pStyle w:val="TableHeading"/>
              <w:widowControl w:val="0"/>
              <w:rPr>
                <w:lang w:eastAsia="en-US"/>
              </w:rPr>
            </w:pPr>
            <w:r w:rsidRPr="00217932">
              <w:rPr>
                <w:lang w:eastAsia="en-US"/>
              </w:rPr>
              <w:t>Description</w:t>
            </w:r>
          </w:p>
        </w:tc>
      </w:tr>
      <w:tr w:rsidR="00647D15" w:rsidRPr="00217932" w:rsidTr="00C32E14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hh3c</w:t>
            </w:r>
            <w:r w:rsidRPr="00647D15">
              <w:rPr>
                <w:rFonts w:hint="eastAsia"/>
              </w:rPr>
              <w:t xml:space="preserve">PvstPortVlanID </w:t>
            </w:r>
            <w:r w:rsidRPr="00647D15">
              <w:t xml:space="preserve">(1.3.6.1.4.1.25506.2.131.1.2.1.1)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As per MIB</w:t>
            </w:r>
          </w:p>
        </w:tc>
      </w:tr>
      <w:tr w:rsidR="00647D15" w:rsidRPr="00217932" w:rsidTr="00C32E14">
        <w:tc>
          <w:tcPr>
            <w:tcW w:w="3000" w:type="dxa"/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hh3c</w:t>
            </w:r>
            <w:r w:rsidRPr="00647D15">
              <w:rPr>
                <w:rFonts w:hint="eastAsia"/>
              </w:rPr>
              <w:t xml:space="preserve">PvstPortIndex </w:t>
            </w:r>
            <w:r w:rsidRPr="00647D15">
              <w:t xml:space="preserve">(1.3.6.1.4.1.25506.2.131.1.2.1.2) </w:t>
            </w:r>
          </w:p>
        </w:tc>
        <w:tc>
          <w:tcPr>
            <w:tcW w:w="1440" w:type="dxa"/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read-only</w:t>
            </w:r>
          </w:p>
        </w:tc>
        <w:tc>
          <w:tcPr>
            <w:tcW w:w="1000" w:type="dxa"/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Current</w:t>
            </w:r>
          </w:p>
        </w:tc>
        <w:tc>
          <w:tcPr>
            <w:tcW w:w="2880" w:type="dxa"/>
            <w:shd w:val="clear" w:color="auto" w:fill="auto"/>
          </w:tcPr>
          <w:p w:rsidR="00647D15" w:rsidRPr="00647D15" w:rsidRDefault="00647D15" w:rsidP="00647D15">
            <w:pPr>
              <w:pStyle w:val="TableText"/>
              <w:widowControl w:val="0"/>
            </w:pPr>
            <w:r w:rsidRPr="00647D15">
              <w:t>As per MIB</w:t>
            </w:r>
          </w:p>
        </w:tc>
      </w:tr>
    </w:tbl>
    <w:p w:rsidR="003E77ED" w:rsidRPr="00E54BA7" w:rsidRDefault="003E77ED" w:rsidP="00F4312D"/>
    <w:sectPr w:rsidR="003E77ED" w:rsidRPr="00E54BA7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F6C" w:rsidRDefault="00AD5F6C">
      <w:r>
        <w:separator/>
      </w:r>
    </w:p>
  </w:endnote>
  <w:endnote w:type="continuationSeparator" w:id="0">
    <w:p w:rsidR="00AD5F6C" w:rsidRDefault="00AD5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05D3D">
      <w:fldChar w:fldCharType="begin"/>
    </w:r>
    <w:r>
      <w:instrText>PAGE</w:instrText>
    </w:r>
    <w:r w:rsidR="00205D3D">
      <w:fldChar w:fldCharType="separate"/>
    </w:r>
    <w:r w:rsidR="00323A74">
      <w:rPr>
        <w:noProof/>
      </w:rPr>
      <w:t>1</w:t>
    </w:r>
    <w:r w:rsidR="00205D3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23A74">
      <w:fldChar w:fldCharType="begin"/>
    </w:r>
    <w:r w:rsidR="00323A74">
      <w:instrText xml:space="preserve"> NUMPAGES  \* Arabic  \* MERGEFORMAT </w:instrText>
    </w:r>
    <w:r w:rsidR="00323A74">
      <w:fldChar w:fldCharType="separate"/>
    </w:r>
    <w:r w:rsidR="00323A74">
      <w:rPr>
        <w:noProof/>
      </w:rPr>
      <w:t>2</w:t>
    </w:r>
    <w:r w:rsidR="00323A74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F6C" w:rsidRDefault="00AD5F6C">
      <w:r>
        <w:separator/>
      </w:r>
    </w:p>
  </w:footnote>
  <w:footnote w:type="continuationSeparator" w:id="0">
    <w:p w:rsidR="00AD5F6C" w:rsidRDefault="00AD5F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562FA">
      <w:rPr>
        <w:rFonts w:hint="eastAsia"/>
      </w:rPr>
      <w:t>HH3C</w:t>
    </w:r>
    <w:r>
      <w:rPr>
        <w:rFonts w:hint="eastAsia"/>
      </w:rPr>
      <w:t>-</w:t>
    </w:r>
    <w:r w:rsidR="000562FA">
      <w:rPr>
        <w:rFonts w:hint="eastAsia"/>
      </w:rPr>
      <w:t>PVST-</w:t>
    </w:r>
    <w:r>
      <w:rPr>
        <w:rFonts w:hint="eastAsia"/>
      </w:rPr>
      <w:t>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25FE0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562FA"/>
    <w:rsid w:val="00061BDE"/>
    <w:rsid w:val="000620C2"/>
    <w:rsid w:val="0006594C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38A6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5D3D"/>
    <w:rsid w:val="0020629E"/>
    <w:rsid w:val="0021284E"/>
    <w:rsid w:val="00212EEA"/>
    <w:rsid w:val="00213F8D"/>
    <w:rsid w:val="0021413A"/>
    <w:rsid w:val="0021483C"/>
    <w:rsid w:val="00214B9D"/>
    <w:rsid w:val="00217932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1F51"/>
    <w:rsid w:val="002A451A"/>
    <w:rsid w:val="002A7FE9"/>
    <w:rsid w:val="002B518E"/>
    <w:rsid w:val="002B6C6F"/>
    <w:rsid w:val="002B7029"/>
    <w:rsid w:val="002D1AF4"/>
    <w:rsid w:val="002D50EC"/>
    <w:rsid w:val="002D587E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3A74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475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E77ED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1299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6B5B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201F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47D15"/>
    <w:rsid w:val="00653F88"/>
    <w:rsid w:val="006576EC"/>
    <w:rsid w:val="006579D8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29C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1D3F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225E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3AED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5F6C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754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303C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C7A36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37E96"/>
    <w:rsid w:val="00E42B3D"/>
    <w:rsid w:val="00E42FBC"/>
    <w:rsid w:val="00E467CD"/>
    <w:rsid w:val="00E46EF4"/>
    <w:rsid w:val="00E50603"/>
    <w:rsid w:val="00E54BA7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12D"/>
    <w:rsid w:val="00F43D8C"/>
    <w:rsid w:val="00F4612D"/>
    <w:rsid w:val="00F474DF"/>
    <w:rsid w:val="00F53CCC"/>
    <w:rsid w:val="00F56A35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21793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styleId="HTML0">
    <w:name w:val="HTML Code"/>
    <w:basedOn w:val="a0"/>
    <w:uiPriority w:val="99"/>
    <w:unhideWhenUsed/>
    <w:rsid w:val="00A33AED"/>
    <w:rPr>
      <w:rFonts w:ascii="宋体" w:eastAsia="宋体" w:hAnsi="宋体" w:cs="宋体"/>
      <w:color w:val="333333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7065-680D-467A-838C-C3D9E55FB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120</TotalTime>
  <Pages>2</Pages>
  <Words>89</Words>
  <Characters>784</Characters>
  <Application>Microsoft Office Word</Application>
  <DocSecurity>0</DocSecurity>
  <Lines>49</Lines>
  <Paragraphs>45</Paragraphs>
  <ScaleCrop>false</ScaleCrop>
  <Company/>
  <LinksUpToDate>false</LinksUpToDate>
  <CharactersWithSpaces>828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44</cp:revision>
  <cp:lastPrinted>2010-05-04T10:01:00Z</cp:lastPrinted>
  <dcterms:created xsi:type="dcterms:W3CDTF">2014-07-11T01:33:00Z</dcterms:created>
  <dcterms:modified xsi:type="dcterms:W3CDTF">2022-01-26T06:05:00Z</dcterms:modified>
</cp:coreProperties>
</file>